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B3163">
        <w:rPr>
          <w:rFonts w:ascii="Arial" w:hAnsi="Arial" w:cs="Arial"/>
          <w:b/>
          <w:caps/>
          <w:sz w:val="28"/>
          <w:szCs w:val="28"/>
        </w:rPr>
        <w:t>2059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B3163" w:rsidP="002B316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63">
              <w:rPr>
                <w:rFonts w:ascii="Arial" w:hAnsi="Arial" w:cs="Arial"/>
                <w:sz w:val="20"/>
                <w:szCs w:val="20"/>
              </w:rPr>
              <w:t xml:space="preserve">Parabeniza a Secretaria de Segurança e Defesa do Cidadão, os Guardas Civis e os alunos do Projeto “TOCANDO O FUTURO” pela apresentação feita no 8º Encontro Regional do Idoso, realizado no SEST/SENAT no dia 1º de outubro do </w:t>
            </w:r>
            <w:proofErr w:type="gramStart"/>
            <w:r w:rsidRPr="002B3163">
              <w:rPr>
                <w:rFonts w:ascii="Arial" w:hAnsi="Arial" w:cs="Arial"/>
                <w:sz w:val="20"/>
                <w:szCs w:val="20"/>
              </w:rPr>
              <w:t>corrente.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B3163" w:rsidRPr="002B3163" w:rsidRDefault="00BF791A" w:rsidP="002B316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B3163">
        <w:rPr>
          <w:rFonts w:ascii="Arial" w:hAnsi="Arial" w:cs="Arial"/>
          <w:b/>
          <w:sz w:val="22"/>
          <w:szCs w:val="22"/>
        </w:rPr>
        <w:t>REQUEREMOS</w:t>
      </w:r>
      <w:r w:rsidRPr="002B3163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Excelentíssimo</w:t>
        </w:r>
      </w:smartTag>
      <w:r w:rsidRPr="002B316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B3163">
          <w:rPr>
            <w:rFonts w:ascii="Arial" w:hAnsi="Arial" w:cs="Arial"/>
            <w:sz w:val="22"/>
            <w:szCs w:val="22"/>
          </w:rPr>
          <w:t>Senhor</w:t>
        </w:r>
      </w:smartTag>
      <w:r w:rsidRPr="002B316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Presidente</w:t>
        </w:r>
      </w:smartTag>
      <w:r w:rsidRPr="002B316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Casa</w:t>
        </w:r>
      </w:smartTag>
      <w:r w:rsidRPr="002B316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formalidades</w:t>
        </w:r>
      </w:smartTag>
      <w:r w:rsidRPr="002B316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regimentais</w:t>
        </w:r>
      </w:smartTag>
      <w:r w:rsidRPr="002B3163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Ata</w:t>
        </w:r>
      </w:smartTag>
      <w:r w:rsidRPr="002B3163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trabalhos</w:t>
        </w:r>
      </w:smartTag>
      <w:r w:rsidRPr="002B316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Sessão</w:t>
        </w:r>
      </w:smartTag>
      <w:r w:rsidRPr="002B3163">
        <w:rPr>
          <w:rFonts w:ascii="Arial" w:hAnsi="Arial" w:cs="Arial"/>
          <w:sz w:val="22"/>
          <w:szCs w:val="22"/>
        </w:rPr>
        <w:t xml:space="preserve"> o registro </w:t>
      </w:r>
      <w:r w:rsidR="00374BF8" w:rsidRPr="002B3163">
        <w:rPr>
          <w:rFonts w:ascii="Arial" w:hAnsi="Arial" w:cs="Arial"/>
          <w:sz w:val="22"/>
          <w:szCs w:val="22"/>
        </w:rPr>
        <w:t xml:space="preserve">de nossos parabéns </w:t>
      </w:r>
      <w:r w:rsidR="002B3163" w:rsidRPr="002B3163">
        <w:rPr>
          <w:rFonts w:ascii="Arial" w:hAnsi="Arial" w:cs="Arial"/>
          <w:sz w:val="22"/>
          <w:szCs w:val="22"/>
        </w:rPr>
        <w:t>à Secretaria de Segurança e Defesa do Cidadão, aos Guardas Civis e aos alunos do Projeto “TOCANDO O FUTURO” pela excelente apresentação no 8º Encontro Regional do Idoso, realizado no SEST/SENAT no dia 1º de outubro do corrente.</w:t>
      </w:r>
    </w:p>
    <w:p w:rsidR="002B3163" w:rsidRPr="002B3163" w:rsidRDefault="002B3163" w:rsidP="002B316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B3163">
        <w:rPr>
          <w:rFonts w:ascii="Arial" w:hAnsi="Arial" w:cs="Arial"/>
          <w:sz w:val="22"/>
          <w:szCs w:val="22"/>
        </w:rPr>
        <w:t xml:space="preserve">É de amplo conhecimento que a Secretaria de Segurança e Defesa do Cidadão beneficia cerca de 1.300 crianças por semestre através de seus projetos. Dentre estes, destacamos o “TOCANDO O FUTURO”, que vem recebendo grande aceitação da juventude, por proporcionar aos </w:t>
      </w:r>
      <w:proofErr w:type="gramStart"/>
      <w:r w:rsidRPr="002B3163">
        <w:rPr>
          <w:rFonts w:ascii="Arial" w:hAnsi="Arial" w:cs="Arial"/>
          <w:sz w:val="22"/>
          <w:szCs w:val="22"/>
        </w:rPr>
        <w:t>jovens conhecimento</w:t>
      </w:r>
      <w:proofErr w:type="gramEnd"/>
      <w:r w:rsidRPr="002B3163">
        <w:rPr>
          <w:rFonts w:ascii="Arial" w:hAnsi="Arial" w:cs="Arial"/>
          <w:sz w:val="22"/>
          <w:szCs w:val="22"/>
        </w:rPr>
        <w:t xml:space="preserve"> musical atrelado ao desenvolvimento cultural e estudantil.</w:t>
      </w:r>
    </w:p>
    <w:p w:rsidR="002B3163" w:rsidRPr="002B3163" w:rsidRDefault="002B3163" w:rsidP="002B316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B3163">
        <w:rPr>
          <w:rFonts w:ascii="Arial" w:hAnsi="Arial" w:cs="Arial"/>
          <w:sz w:val="22"/>
          <w:szCs w:val="22"/>
        </w:rPr>
        <w:t>Além do ofício musical, o projeto traz em seu âmago o precípuo objetivo de transformar os jovens em cidadãos de bem, razão pela qual acreditamos profundamente no projeto.</w:t>
      </w:r>
    </w:p>
    <w:p w:rsidR="00BF791A" w:rsidRPr="002B3163" w:rsidRDefault="002B3163" w:rsidP="002B316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B3163">
        <w:rPr>
          <w:rFonts w:ascii="Arial" w:hAnsi="Arial" w:cs="Arial"/>
          <w:sz w:val="22"/>
          <w:szCs w:val="22"/>
        </w:rPr>
        <w:t xml:space="preserve">Assim, pelas razões elencadas, </w:t>
      </w:r>
      <w:smartTag w:uri="schemas-houaiss/mini" w:element="verbetes">
        <w:r w:rsidR="00BF791A" w:rsidRPr="002B3163">
          <w:rPr>
            <w:rFonts w:ascii="Arial" w:hAnsi="Arial" w:cs="Arial"/>
            <w:sz w:val="22"/>
            <w:szCs w:val="22"/>
          </w:rPr>
          <w:t>respeitosamente</w:t>
        </w:r>
      </w:smartTag>
      <w:r w:rsidR="00BF791A" w:rsidRPr="002B3163">
        <w:rPr>
          <w:rFonts w:ascii="Arial" w:hAnsi="Arial" w:cs="Arial"/>
          <w:sz w:val="22"/>
          <w:szCs w:val="22"/>
        </w:rPr>
        <w:t xml:space="preserve"> </w:t>
      </w:r>
      <w:r w:rsidR="00BF791A" w:rsidRPr="002B3163">
        <w:rPr>
          <w:rFonts w:ascii="Arial" w:hAnsi="Arial" w:cs="Arial"/>
          <w:b/>
          <w:sz w:val="22"/>
          <w:szCs w:val="22"/>
        </w:rPr>
        <w:t>REQUEREMOS</w:t>
      </w:r>
      <w:r w:rsidR="00BF791A" w:rsidRPr="002B3163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2B3163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2B316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2B3163">
          <w:rPr>
            <w:rFonts w:ascii="Arial" w:hAnsi="Arial" w:cs="Arial"/>
            <w:sz w:val="22"/>
            <w:szCs w:val="22"/>
          </w:rPr>
          <w:t>Casa</w:t>
        </w:r>
      </w:smartTag>
      <w:r w:rsidR="00BF791A" w:rsidRPr="002B3163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2B3163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2B316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2B3163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2B316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2B3163">
          <w:rPr>
            <w:rFonts w:ascii="Arial" w:hAnsi="Arial" w:cs="Arial"/>
            <w:sz w:val="22"/>
            <w:szCs w:val="22"/>
          </w:rPr>
          <w:t>para</w:t>
        </w:r>
      </w:smartTag>
      <w:r w:rsidR="00BF791A" w:rsidRPr="002B3163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2B3163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2B3163">
        <w:rPr>
          <w:rFonts w:ascii="Arial" w:hAnsi="Arial" w:cs="Arial"/>
          <w:sz w:val="22"/>
          <w:szCs w:val="22"/>
        </w:rPr>
        <w:t xml:space="preserve"> </w:t>
      </w:r>
      <w:r w:rsidRPr="002B3163">
        <w:rPr>
          <w:rFonts w:ascii="Arial" w:hAnsi="Arial" w:cs="Arial"/>
          <w:sz w:val="22"/>
          <w:szCs w:val="22"/>
        </w:rPr>
        <w:t>desta propositura à SECRETARIA DE SEGURANÇA E DEFESA DO CIDADÃO, bem como aos GUARDAS CIVIS e, principalmente, aos ALUNOS DO PROJETO “TOCANDO O FUTURO”.</w:t>
      </w:r>
      <w:bookmarkStart w:id="0" w:name="_GoBack"/>
      <w:bookmarkEnd w:id="0"/>
    </w:p>
    <w:p w:rsidR="00BF791A" w:rsidRPr="002B3163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F466D" w:rsidRPr="002B3163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2B3163">
          <w:rPr>
            <w:rFonts w:ascii="Arial" w:hAnsi="Arial" w:cs="Arial"/>
            <w:sz w:val="22"/>
            <w:szCs w:val="22"/>
          </w:rPr>
          <w:t>Sala</w:t>
        </w:r>
      </w:smartTag>
      <w:r w:rsidRPr="002B3163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="002B3163" w:rsidRPr="002B3163">
        <w:rPr>
          <w:rFonts w:ascii="Arial" w:hAnsi="Arial" w:cs="Arial"/>
          <w:sz w:val="22"/>
          <w:szCs w:val="22"/>
        </w:rPr>
        <w:t>7</w:t>
      </w:r>
      <w:proofErr w:type="gramEnd"/>
      <w:r w:rsidR="002B3163" w:rsidRPr="002B3163">
        <w:rPr>
          <w:rFonts w:ascii="Arial" w:hAnsi="Arial" w:cs="Arial"/>
          <w:sz w:val="22"/>
          <w:szCs w:val="22"/>
        </w:rPr>
        <w:t xml:space="preserve"> de outubro de 2015.</w:t>
      </w:r>
    </w:p>
    <w:p w:rsidR="002B3163" w:rsidRPr="002B3163" w:rsidRDefault="002B3163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B3163" w:rsidRPr="002B3163" w:rsidRDefault="002B3163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B3163" w:rsidRPr="002B3163" w:rsidRDefault="002B3163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B3163" w:rsidRPr="002B3163" w:rsidRDefault="002B3163" w:rsidP="002B3163">
      <w:pPr>
        <w:jc w:val="center"/>
        <w:rPr>
          <w:rFonts w:ascii="Arial" w:hAnsi="Arial"/>
          <w:b/>
          <w:sz w:val="22"/>
          <w:szCs w:val="22"/>
        </w:rPr>
      </w:pPr>
      <w:r w:rsidRPr="002B3163">
        <w:rPr>
          <w:rFonts w:ascii="Arial" w:hAnsi="Arial"/>
          <w:b/>
          <w:sz w:val="22"/>
          <w:szCs w:val="22"/>
        </w:rPr>
        <w:t>ANTONELE MARMO</w:t>
      </w:r>
    </w:p>
    <w:p w:rsidR="002B3163" w:rsidRPr="002B3163" w:rsidRDefault="002B3163" w:rsidP="002B3163">
      <w:pPr>
        <w:jc w:val="center"/>
        <w:rPr>
          <w:rFonts w:ascii="Arial" w:hAnsi="Arial"/>
          <w:sz w:val="22"/>
          <w:szCs w:val="22"/>
        </w:rPr>
      </w:pPr>
      <w:r w:rsidRPr="002B3163">
        <w:rPr>
          <w:rFonts w:ascii="Arial" w:hAnsi="Arial"/>
          <w:sz w:val="22"/>
          <w:szCs w:val="22"/>
        </w:rPr>
        <w:t>Vereador - PT</w:t>
      </w:r>
    </w:p>
    <w:sectPr w:rsidR="002B3163" w:rsidRPr="002B3163" w:rsidSect="002B3163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D" w:rsidRDefault="00A934FD">
      <w:r>
        <w:separator/>
      </w:r>
    </w:p>
  </w:endnote>
  <w:endnote w:type="continuationSeparator" w:id="0">
    <w:p w:rsidR="00A934FD" w:rsidRDefault="00A9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D" w:rsidRDefault="00A934FD">
      <w:r>
        <w:separator/>
      </w:r>
    </w:p>
  </w:footnote>
  <w:footnote w:type="continuationSeparator" w:id="0">
    <w:p w:rsidR="00A934FD" w:rsidRDefault="00A93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66C92F3" wp14:editId="6E4E56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56B837" wp14:editId="6FE5F25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38FD890" wp14:editId="2073F30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B3163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934FD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CB0AC-E055-4E30-A3A2-B9AD68F2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243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2015-10-06T14:10:00Z</dcterms:created>
  <dcterms:modified xsi:type="dcterms:W3CDTF">2015-10-06T14:10:00Z</dcterms:modified>
</cp:coreProperties>
</file>